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676514" w14:textId="77777777" w:rsidR="002E71B5" w:rsidRDefault="002E71B5" w:rsidP="002E71B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MAREYS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fl.1402)</w:t>
      </w:r>
    </w:p>
    <w:p w14:paraId="269D9306" w14:textId="77777777" w:rsidR="002E71B5" w:rsidRDefault="002E71B5" w:rsidP="002E71B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Somerset.</w:t>
      </w:r>
    </w:p>
    <w:p w14:paraId="061E103F" w14:textId="77777777" w:rsidR="002E71B5" w:rsidRDefault="002E71B5" w:rsidP="002E71B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A61E3CE" w14:textId="77777777" w:rsidR="002E71B5" w:rsidRDefault="002E71B5" w:rsidP="002E71B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86D220A" w14:textId="77777777" w:rsidR="002E71B5" w:rsidRDefault="002E71B5" w:rsidP="002E71B5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Dec.1402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 a commission to levy and collect in Somerset the tax of a </w:t>
      </w:r>
      <w:proofErr w:type="gramStart"/>
      <w:r>
        <w:rPr>
          <w:rFonts w:ascii="Times New Roman" w:hAnsi="Times New Roman" w:cs="Times New Roman"/>
          <w:sz w:val="24"/>
          <w:szCs w:val="24"/>
        </w:rPr>
        <w:t>fifteenth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DBFA90E" w14:textId="77777777" w:rsidR="002E71B5" w:rsidRDefault="002E71B5" w:rsidP="002E71B5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and a tenth granted to the King at the last Parliament.</w:t>
      </w:r>
    </w:p>
    <w:p w14:paraId="3CC56C9B" w14:textId="77777777" w:rsidR="002E71B5" w:rsidRDefault="002E71B5" w:rsidP="002E71B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1399-1405 p.188)</w:t>
      </w:r>
    </w:p>
    <w:p w14:paraId="7CE44D26" w14:textId="77777777" w:rsidR="002E71B5" w:rsidRDefault="002E71B5" w:rsidP="002E71B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D7098A6" w14:textId="77777777" w:rsidR="002E71B5" w:rsidRDefault="002E71B5" w:rsidP="002E71B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39CFD3C" w14:textId="77777777" w:rsidR="002E71B5" w:rsidRDefault="002E71B5" w:rsidP="002E71B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May 2021</w:t>
      </w:r>
    </w:p>
    <w:p w14:paraId="03DD4321" w14:textId="1D0244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AE69D1" w14:textId="77777777" w:rsidR="002E71B5" w:rsidRDefault="002E71B5" w:rsidP="009139A6">
      <w:r>
        <w:separator/>
      </w:r>
    </w:p>
  </w:endnote>
  <w:endnote w:type="continuationSeparator" w:id="0">
    <w:p w14:paraId="3373B73C" w14:textId="77777777" w:rsidR="002E71B5" w:rsidRDefault="002E71B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1600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4941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8E18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64F80B" w14:textId="77777777" w:rsidR="002E71B5" w:rsidRDefault="002E71B5" w:rsidP="009139A6">
      <w:r>
        <w:separator/>
      </w:r>
    </w:p>
  </w:footnote>
  <w:footnote w:type="continuationSeparator" w:id="0">
    <w:p w14:paraId="231139C3" w14:textId="77777777" w:rsidR="002E71B5" w:rsidRDefault="002E71B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AECE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95A5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F607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1B5"/>
    <w:rsid w:val="000666E0"/>
    <w:rsid w:val="002510B7"/>
    <w:rsid w:val="002E71B5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E00E33"/>
  <w15:chartTrackingRefBased/>
  <w15:docId w15:val="{67C894F7-C4B5-47D6-9C47-9CDE7719C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2021-05-29T11:30:00Z</dcterms:created>
  <dcterms:modified xsi:type="dcterms:W3CDTF">2021-05-29T11:31:00Z</dcterms:modified>
</cp:coreProperties>
</file>